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64E" w:rsidRPr="00CC3951" w:rsidRDefault="00FA464E" w:rsidP="008731A3">
      <w:pPr>
        <w:pStyle w:val="G3Testo"/>
        <w:rPr>
          <w:b/>
          <w:color w:val="7F7F7F" w:themeColor="text1" w:themeTint="80"/>
        </w:rPr>
      </w:pPr>
      <w:r w:rsidRPr="00CC3951">
        <w:rPr>
          <w:b/>
          <w:color w:val="7F7F7F" w:themeColor="text1" w:themeTint="80"/>
        </w:rPr>
        <w:t xml:space="preserve">GG3 2013_08-09 pag </w:t>
      </w:r>
      <w:r w:rsidR="009C0CBE">
        <w:rPr>
          <w:b/>
          <w:color w:val="7F7F7F" w:themeColor="text1" w:themeTint="80"/>
        </w:rPr>
        <w:t>6</w:t>
      </w:r>
    </w:p>
    <w:p w:rsidR="00CC3951" w:rsidRDefault="00CC3951" w:rsidP="008731A3">
      <w:pPr>
        <w:pStyle w:val="G3Testo"/>
        <w:rPr>
          <w:b/>
        </w:rPr>
      </w:pPr>
    </w:p>
    <w:p w:rsidR="00CC3951" w:rsidRPr="00CC3951" w:rsidRDefault="009C0CBE" w:rsidP="008731A3">
      <w:pPr>
        <w:pStyle w:val="G3Testo"/>
      </w:pPr>
      <w:r>
        <w:t xml:space="preserve">Un </w:t>
      </w:r>
      <w:r w:rsidR="00CC3951" w:rsidRPr="00CC3951">
        <w:t xml:space="preserve">CUORE </w:t>
      </w:r>
      <w:r w:rsidRPr="00CC3951">
        <w:t xml:space="preserve">in </w:t>
      </w:r>
      <w:r w:rsidR="00CC3951" w:rsidRPr="00CC3951">
        <w:t>AZIONE</w:t>
      </w:r>
    </w:p>
    <w:p w:rsidR="009C0CBE" w:rsidRDefault="009C0CBE" w:rsidP="009C0CBE">
      <w:pPr>
        <w:pStyle w:val="G3Testo"/>
        <w:rPr>
          <w:b/>
        </w:rPr>
      </w:pPr>
    </w:p>
    <w:p w:rsidR="009C0CBE" w:rsidRPr="009C0CBE" w:rsidRDefault="009C0CBE" w:rsidP="009C0CBE">
      <w:pPr>
        <w:pStyle w:val="G3Testo"/>
      </w:pPr>
      <w:r w:rsidRPr="009C0CBE">
        <w:rPr>
          <w:b/>
        </w:rPr>
        <w:t>Cuba</w:t>
      </w:r>
      <w:r w:rsidRPr="009C0CBE">
        <w:t xml:space="preserve">: Mio papà beveva alcool e ciò faceva male alla nostra famiglia. Era difficile aiutarlo, così ho deciso di metterlo nelle mani di Dio, pregando per lui ogni notte. La situazione però è andata peggiorando ed il papà è stato ricoverato in ospedale. Mi sono proposto allora di vivere più in profondità il Vangelo, aiutato anche dagli altri ragazzi per l’unità. Ciò mi fatto rimanere sereno pur in mezzo a quel dolore. A volte ho pensato che Dio non mi ascoltasse, ma ho continuato a pregare. Pian piano il papà ha cominciato a migliorare. Ora ha smesso di bere e di fumare. Dio mi ha ascoltato. </w:t>
      </w:r>
    </w:p>
    <w:p w:rsidR="009C0CBE" w:rsidRPr="009C0CBE" w:rsidRDefault="009C0CBE" w:rsidP="009C0CBE">
      <w:pPr>
        <w:pStyle w:val="G3Testo"/>
      </w:pPr>
    </w:p>
    <w:p w:rsidR="009C0CBE" w:rsidRPr="009C0CBE" w:rsidRDefault="009C0CBE" w:rsidP="009C0CBE">
      <w:pPr>
        <w:pStyle w:val="G3Testo"/>
      </w:pPr>
      <w:r w:rsidRPr="009C0CBE">
        <w:rPr>
          <w:b/>
        </w:rPr>
        <w:t>Messico:</w:t>
      </w:r>
      <w:r w:rsidRPr="009C0CBE">
        <w:t xml:space="preserve"> La nostra generazione é segnata dal consumismo per cui sono sempre meno frequenti i gesti di solidarietà e altruismo. Anche noi sentiamo di essere dentro questa mentalità, ma cerchiamo di andare oltre, puntando all’unità. La situazione economica delle nostre famiglie non ci permette di donare soldi, ma sappiamo che sempre abbiamo qualcosa da dare. Abbiamo raccolto,  vestiti, giocattoli, quaderni e libri per destinarle ad una parrocchia di una zona molto povera. Per tutti è stato presto chiaro che non dovevamo dare solamente ciò che avevamo in più, ma ciò che pensiamo </w:t>
      </w:r>
      <w:r w:rsidRPr="009C0CBE">
        <w:lastRenderedPageBreak/>
        <w:t>potesse essere più utile ai nostri fratelli.</w:t>
      </w:r>
    </w:p>
    <w:p w:rsidR="009C0CBE" w:rsidRPr="009C0CBE" w:rsidRDefault="009C0CBE" w:rsidP="009C0CBE">
      <w:pPr>
        <w:pStyle w:val="G3Testo"/>
      </w:pPr>
    </w:p>
    <w:p w:rsidR="009C0CBE" w:rsidRPr="009C0CBE" w:rsidRDefault="009C0CBE" w:rsidP="009C0CBE">
      <w:pPr>
        <w:pStyle w:val="G3Testo"/>
      </w:pPr>
      <w:r w:rsidRPr="009C0CBE">
        <w:rPr>
          <w:b/>
        </w:rPr>
        <w:t>Italia:</w:t>
      </w:r>
      <w:r w:rsidRPr="009C0CBE">
        <w:t xml:space="preserve"> In classe è arrivata una nuova ragazza dal Marocco che non conosceva ancora l’italiano. Per aiutarla, i professori, le hanno affiancato una compagna per ogni materia. Io ero il suo tutor in tecnica. L’ho invitata a casa e per un pomeriggio le ho spiegato l’argomento. Il giorno dopo è stata interrogata ed ha preso 8. Inaspettatamente anch’io ho ricevuto lo stesso voto! </w:t>
      </w:r>
    </w:p>
    <w:p w:rsidR="009C0CBE" w:rsidRDefault="009C0CBE" w:rsidP="009C0CBE">
      <w:pPr>
        <w:pStyle w:val="G3Testo"/>
      </w:pPr>
    </w:p>
    <w:p w:rsidR="009C0CBE" w:rsidRPr="009C0CBE" w:rsidRDefault="009C0CBE" w:rsidP="009C0CBE">
      <w:pPr>
        <w:pStyle w:val="G3Testo"/>
      </w:pPr>
      <w:r w:rsidRPr="009C0CBE">
        <w:rPr>
          <w:b/>
        </w:rPr>
        <w:t>Slovacchia:</w:t>
      </w:r>
      <w:r w:rsidRPr="009C0CBE">
        <w:t xml:space="preserve"> Conoscendo meglio le domande che Gesù ci farà alla fine della vita sulla terra, abbiamo messo il nostro cuore in azione. Ritrovandoci in focolare in 29 abbiamo preparato dei panini con la carne per i senzatetto che spesso vediamo nella nostra città. Sapendo che in loro c’è Gesù, abbiamo cercato di dare non solo il cibo, ma anche il nostro sorriso, la nostra attenzione e interesse. Ora conosciamo i loro nomi e anche alcune loro storie. Uno ci ha raccontato che una volta suonava il violoncello in un’orchestra. Ci raccomandava di non disprezzare mai i senzatetto. Alla fine con le lacrime agli occhi ci ha detto di essere sempre così buone.</w:t>
      </w:r>
    </w:p>
    <w:p w:rsidR="009C0CBE" w:rsidRPr="00CC3951" w:rsidRDefault="009C0CBE" w:rsidP="009C0CBE">
      <w:pPr>
        <w:pStyle w:val="G3Testo"/>
        <w:rPr>
          <w:b/>
          <w:color w:val="7F7F7F" w:themeColor="text1" w:themeTint="80"/>
        </w:rPr>
      </w:pPr>
      <w:r>
        <w:br w:type="column"/>
      </w:r>
      <w:r w:rsidRPr="00CC3951">
        <w:rPr>
          <w:b/>
          <w:color w:val="7F7F7F" w:themeColor="text1" w:themeTint="80"/>
        </w:rPr>
        <w:t>GG3 2013_08-09 pag 11</w:t>
      </w:r>
    </w:p>
    <w:p w:rsidR="009C0CBE" w:rsidRDefault="009C0CBE" w:rsidP="00EC6E65">
      <w:pPr>
        <w:pStyle w:val="G3Testo"/>
        <w:rPr>
          <w:b/>
        </w:rPr>
      </w:pPr>
    </w:p>
    <w:p w:rsidR="009C0CBE" w:rsidRPr="00CC3951" w:rsidRDefault="009C0CBE" w:rsidP="009C0CBE">
      <w:pPr>
        <w:pStyle w:val="G3Testo"/>
      </w:pPr>
      <w:r>
        <w:t xml:space="preserve">Un </w:t>
      </w:r>
      <w:r w:rsidRPr="00CC3951">
        <w:t>CUORE in AZIONE</w:t>
      </w:r>
    </w:p>
    <w:p w:rsidR="009C0CBE" w:rsidRDefault="009C0CBE" w:rsidP="009C0CBE">
      <w:pPr>
        <w:pStyle w:val="G3Testo"/>
        <w:rPr>
          <w:b/>
        </w:rPr>
      </w:pPr>
    </w:p>
    <w:p w:rsidR="009C0CBE" w:rsidRPr="009C0CBE" w:rsidRDefault="009C0CBE" w:rsidP="009C0CBE">
      <w:pPr>
        <w:pStyle w:val="G3Testo"/>
      </w:pPr>
      <w:r w:rsidRPr="009C0CBE">
        <w:rPr>
          <w:b/>
        </w:rPr>
        <w:t>Stati Uniti:</w:t>
      </w:r>
      <w:r w:rsidRPr="009C0CBE">
        <w:t xml:space="preserve"> A Los Angeles siamo andati a lavorare in un orto pubblico. Ci siamo divertiti molto a preparare il terreno e a seminare. Abbiamo piantato fragole, carote, insalata e cipolle. Quando i semi diventeranno frutta e verdura vogliamo regalarla alle famiglie che non hanno i soldi per comprarla. </w:t>
      </w:r>
    </w:p>
    <w:p w:rsidR="009C0CBE" w:rsidRPr="009C0CBE" w:rsidRDefault="009C0CBE" w:rsidP="009C0CBE">
      <w:pPr>
        <w:pStyle w:val="G3Testo"/>
      </w:pPr>
    </w:p>
    <w:p w:rsidR="009C0CBE" w:rsidRPr="009C0CBE" w:rsidRDefault="009C0CBE" w:rsidP="009C0CBE">
      <w:pPr>
        <w:pStyle w:val="G3Testo"/>
      </w:pPr>
      <w:r w:rsidRPr="009C0CBE">
        <w:rPr>
          <w:b/>
        </w:rPr>
        <w:t>Filippine</w:t>
      </w:r>
      <w:r w:rsidRPr="009C0CBE">
        <w:t>: Ecco cosa ci è venuto in mente per “Consolare chi soffre”: diventare noi una famiglia per i bambini che non ce l’hanno e che abitano in un istituto della nostra città. Tempo amicizia, giochi, momenti bellissimi vissuti insieme. Adesso c’è una famiglia più grande anche per chi di noi ne ha già una!</w:t>
      </w:r>
    </w:p>
    <w:p w:rsidR="009C0CBE" w:rsidRPr="009C0CBE" w:rsidRDefault="009C0CBE" w:rsidP="009C0CBE">
      <w:pPr>
        <w:pStyle w:val="G3Testo"/>
      </w:pPr>
    </w:p>
    <w:p w:rsidR="009C0CBE" w:rsidRPr="009C0CBE" w:rsidRDefault="009C0CBE" w:rsidP="009C0CBE">
      <w:pPr>
        <w:pStyle w:val="G3Testo"/>
      </w:pPr>
      <w:r w:rsidRPr="009C0CBE">
        <w:rPr>
          <w:b/>
        </w:rPr>
        <w:t>Bolivia:</w:t>
      </w:r>
      <w:r w:rsidRPr="009C0CBE">
        <w:t xml:space="preserve"> Anche noi abbiamo avuto la stessa idea: preparare una festa per i bambini orfani. Finalmente gioia, dolci, divertimento, bibite: ci siamo voluti bene da veri fratelli. </w:t>
      </w:r>
    </w:p>
    <w:p w:rsidR="009C0CBE" w:rsidRPr="009C0CBE" w:rsidRDefault="009C0CBE" w:rsidP="009C0CBE">
      <w:pPr>
        <w:pStyle w:val="G3Testo"/>
      </w:pPr>
    </w:p>
    <w:p w:rsidR="009C0CBE" w:rsidRPr="009C0CBE" w:rsidRDefault="009C0CBE" w:rsidP="009C0CBE">
      <w:pPr>
        <w:pStyle w:val="G3Testo"/>
      </w:pPr>
      <w:r w:rsidRPr="009C0CBE">
        <w:rPr>
          <w:b/>
        </w:rPr>
        <w:t>Burundi</w:t>
      </w:r>
      <w:r w:rsidRPr="009C0CBE">
        <w:t xml:space="preserve">: Tornando a casa con due amici abbiamo visto una mamma che portava sulla testa la legna per la cucina. Mi sono chiesto se potevamo aiutarla, ma i miei amici non erano entusiasti, temevano le prese in giro e la brutta figura davanti ai compagni di classe. Ma sentivo di insistere e insieme l’abbiamo accompagnata fino a casa. Era molto contenta. La sera mi sono ricordato della lettura della Bibbia che avevo fatto al mattino era proprio quello che mi aveva inspirato a fare quell’atto d’amore a Dio attraverso il fratello. </w:t>
      </w:r>
    </w:p>
    <w:p w:rsidR="009C0CBE" w:rsidRDefault="009C0CBE" w:rsidP="009C0CBE">
      <w:pPr>
        <w:pStyle w:val="G3Testo"/>
        <w:rPr>
          <w:b/>
        </w:rPr>
      </w:pPr>
    </w:p>
    <w:p w:rsidR="00EC6E65" w:rsidRDefault="009C0CBE" w:rsidP="009C0CBE">
      <w:pPr>
        <w:pStyle w:val="G3Testo"/>
      </w:pPr>
      <w:r w:rsidRPr="009C0CBE">
        <w:rPr>
          <w:b/>
        </w:rPr>
        <w:t>Nigeria</w:t>
      </w:r>
      <w:r w:rsidRPr="009C0CBE">
        <w:t>: Far felice anche con un piccolo aiuto i poveri vicini a noi. Come? Creiamo collane e bigiotteria, biscotti e snacks che poi vendiamo. La nostra attività riesce a pagare le cure di un’amica ammalata ed altre necessità di famiglie nel bisogno. Quest’anno la Nigeria ha subito una grande alluvione e la nostra regione è tra le più colpite. Tanti non hanno più niente, neanche un tetto. Visitandoli nei campi per gli sfollati, il nostro cuore si è messo davvero in azione: dar da mangiare, vestire, accogliere, ascoltare, consolare e condividere… un amore di tanti colori!</w:t>
      </w:r>
    </w:p>
    <w:sectPr w:rsidR="00EC6E65" w:rsidSect="00B22519">
      <w:pgSz w:w="11906" w:h="16838" w:code="9"/>
      <w:pgMar w:top="1701" w:right="1134" w:bottom="4133" w:left="1134" w:header="709" w:footer="709" w:gutter="0"/>
      <w:cols w:num="3" w:space="116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Distro Regular">
    <w:panose1 w:val="00000000000000000000"/>
    <w:charset w:val="00"/>
    <w:family w:val="auto"/>
    <w:notTrueType/>
    <w:pitch w:val="default"/>
    <w:sig w:usb0="00000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oNotTrackMoves/>
  <w:defaultTabStop w:val="708"/>
  <w:hyphenationZone w:val="283"/>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731A3"/>
    <w:rsid w:val="0029679E"/>
    <w:rsid w:val="004E551D"/>
    <w:rsid w:val="004F0086"/>
    <w:rsid w:val="00701BDF"/>
    <w:rsid w:val="00802170"/>
    <w:rsid w:val="008731A3"/>
    <w:rsid w:val="009C0CBE"/>
    <w:rsid w:val="00AB3149"/>
    <w:rsid w:val="00B22519"/>
    <w:rsid w:val="00BE4D3A"/>
    <w:rsid w:val="00CC3951"/>
    <w:rsid w:val="00CF61B6"/>
    <w:rsid w:val="00D03A00"/>
    <w:rsid w:val="00E62A97"/>
    <w:rsid w:val="00EC6E65"/>
    <w:rsid w:val="00EF1796"/>
    <w:rsid w:val="00F75DFB"/>
    <w:rsid w:val="00FA464E"/>
    <w:rsid w:val="00FF298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731A3"/>
    <w:rPr>
      <w:rFonts w:asciiTheme="minorHAnsi" w:eastAsiaTheme="minorEastAsia" w:hAnsiTheme="minorHAnsi" w:cstheme="minorBidi"/>
      <w:sz w:val="24"/>
      <w:szCs w:val="24"/>
      <w:lang w:val="es-ES_tradnl"/>
    </w:rPr>
  </w:style>
  <w:style w:type="paragraph" w:styleId="Titolo3">
    <w:name w:val="heading 3"/>
    <w:basedOn w:val="Normale"/>
    <w:next w:val="Normale"/>
    <w:qFormat/>
    <w:rsid w:val="00B22519"/>
    <w:pPr>
      <w:keepNext/>
      <w:spacing w:before="240" w:after="60"/>
      <w:outlineLvl w:val="2"/>
    </w:pPr>
    <w:rPr>
      <w:rFonts w:ascii="Arial" w:eastAsia="Times New Roman" w:hAnsi="Arial" w:cs="Arial"/>
      <w:b/>
      <w:bCs/>
      <w:sz w:val="26"/>
      <w:szCs w:val="26"/>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3Testo">
    <w:name w:val="G3 Testo"/>
    <w:basedOn w:val="Normale"/>
    <w:qFormat/>
    <w:rsid w:val="00BE4D3A"/>
    <w:pPr>
      <w:spacing w:line="220" w:lineRule="exact"/>
      <w:jc w:val="both"/>
    </w:pPr>
    <w:rPr>
      <w:rFonts w:ascii="Arial" w:eastAsia="Times New Roman" w:hAnsi="Arial" w:cs="Times New Roman"/>
      <w:sz w:val="19"/>
      <w:szCs w:val="20"/>
      <w:lang w:val="it-IT"/>
    </w:rPr>
  </w:style>
  <w:style w:type="paragraph" w:customStyle="1" w:styleId="G3Introduzione">
    <w:name w:val="G3 Introduzione"/>
    <w:basedOn w:val="G3Testo"/>
    <w:rsid w:val="00B22519"/>
    <w:rPr>
      <w:i/>
      <w:iCs/>
    </w:rPr>
  </w:style>
  <w:style w:type="character" w:customStyle="1" w:styleId="G3domanda">
    <w:name w:val="G3 domanda"/>
    <w:basedOn w:val="Carpredefinitoparagrafo"/>
    <w:rsid w:val="00B22519"/>
    <w:rPr>
      <w:rFonts w:ascii="Arial" w:hAnsi="Arial"/>
      <w:b/>
      <w:bCs/>
      <w:sz w:val="19"/>
    </w:rPr>
  </w:style>
  <w:style w:type="paragraph" w:customStyle="1" w:styleId="G3titolo">
    <w:name w:val="G3 titolo"/>
    <w:basedOn w:val="G3Testo"/>
    <w:rsid w:val="00B22519"/>
    <w:pPr>
      <w:jc w:val="left"/>
    </w:pPr>
    <w:rPr>
      <w:b/>
      <w:bCs/>
    </w:rPr>
  </w:style>
  <w:style w:type="paragraph" w:customStyle="1" w:styleId="G3Intestazione">
    <w:name w:val="G3 Intestazione"/>
    <w:autoRedefine/>
    <w:qFormat/>
    <w:rsid w:val="00BE4D3A"/>
    <w:rPr>
      <w:rFonts w:ascii="Arial" w:hAnsi="Arial"/>
      <w:b/>
      <w:bCs/>
      <w:color w:val="7F7F7F"/>
      <w:sz w:val="19"/>
    </w:rPr>
  </w:style>
  <w:style w:type="paragraph" w:customStyle="1" w:styleId="G3RUBRICA">
    <w:name w:val="G3 RUBRICA"/>
    <w:basedOn w:val="G3Testo"/>
    <w:autoRedefine/>
    <w:qFormat/>
    <w:rsid w:val="0029679E"/>
  </w:style>
  <w:style w:type="paragraph" w:customStyle="1" w:styleId="testo">
    <w:name w:val="testo"/>
    <w:basedOn w:val="Normale"/>
    <w:uiPriority w:val="99"/>
    <w:rsid w:val="00EC6E65"/>
    <w:pPr>
      <w:suppressAutoHyphens/>
      <w:autoSpaceDE w:val="0"/>
      <w:autoSpaceDN w:val="0"/>
      <w:adjustRightInd w:val="0"/>
      <w:spacing w:line="380" w:lineRule="atLeast"/>
      <w:textAlignment w:val="center"/>
    </w:pPr>
    <w:rPr>
      <w:rFonts w:ascii="Myriad Pro" w:eastAsia="Times New Roman" w:hAnsi="Myriad Pro" w:cs="Myriad Pro"/>
      <w:color w:val="000000"/>
      <w:sz w:val="30"/>
      <w:szCs w:val="30"/>
      <w:lang w:val="it-IT"/>
    </w:rPr>
  </w:style>
  <w:style w:type="character" w:customStyle="1" w:styleId="distaco">
    <w:name w:val="distaco"/>
    <w:uiPriority w:val="99"/>
    <w:rsid w:val="00EC6E65"/>
    <w:rPr>
      <w:rFonts w:ascii="Distro Regular" w:hAnsi="Distro Regular" w:cs="Distro Regular"/>
      <w:color w:val="F7931D"/>
      <w:sz w:val="34"/>
      <w:szCs w:val="34"/>
    </w:rPr>
  </w:style>
  <w:style w:type="paragraph" w:customStyle="1" w:styleId="Nessunostileparagrafo">
    <w:name w:val="[Nessuno stile paragrafo]"/>
    <w:rsid w:val="00EC6E65"/>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testomc">
    <w:name w:val="testo mc"/>
    <w:basedOn w:val="Nessunostileparagrafo"/>
    <w:uiPriority w:val="99"/>
    <w:rsid w:val="009C0CBE"/>
    <w:pPr>
      <w:spacing w:line="240" w:lineRule="atLeast"/>
      <w:jc w:val="both"/>
    </w:pPr>
    <w:rPr>
      <w:rFonts w:ascii="Myriad Pro" w:hAnsi="Myriad Pro" w:cs="Myriad Pro"/>
      <w:sz w:val="20"/>
      <w:szCs w:val="20"/>
      <w:lang w:val="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VIRGO\Documents\MODELLOGiornalegen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MODELLOGiornalegen3</Template>
  <TotalTime>79</TotalTime>
  <Pages>2</Pages>
  <Words>713</Words>
  <Characters>3542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Centro Gen 3 f.</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Sara</cp:lastModifiedBy>
  <cp:revision>4</cp:revision>
  <cp:lastPrinted>2013-07-09T12:31:00Z</cp:lastPrinted>
  <dcterms:created xsi:type="dcterms:W3CDTF">2013-07-09T08:57:00Z</dcterms:created>
  <dcterms:modified xsi:type="dcterms:W3CDTF">2013-09-26T14:54:00Z</dcterms:modified>
</cp:coreProperties>
</file>